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6A" w:rsidRPr="008978B2" w:rsidRDefault="00C51F6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C51F6A" w:rsidRPr="008978B2" w:rsidRDefault="00C51F6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06.12.2016</w:t>
      </w:r>
    </w:p>
    <w:p w:rsidR="00C51F6A" w:rsidRPr="008978B2" w:rsidRDefault="00C51F6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: </w:t>
      </w:r>
    </w:p>
    <w:p w:rsidR="00C51F6A" w:rsidRPr="008978B2" w:rsidRDefault="00C51F6A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C51F6A" w:rsidRPr="008978B2" w:rsidRDefault="00C51F6A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C51F6A" w:rsidRPr="008978B2" w:rsidRDefault="00C51F6A" w:rsidP="00B93A52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C51F6A" w:rsidRDefault="00C51F6A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51F6A" w:rsidRPr="008978B2" w:rsidRDefault="00C51F6A" w:rsidP="00A513E1">
      <w:pPr>
        <w:pStyle w:val="NoSpacing"/>
        <w:rPr>
          <w:rFonts w:ascii="Comic Sans MS" w:hAnsi="Comic Sans MS"/>
          <w:sz w:val="20"/>
          <w:szCs w:val="20"/>
        </w:rPr>
      </w:pPr>
      <w:r w:rsidRPr="00DA60A2">
        <w:rPr>
          <w:rFonts w:ascii="Comic Sans MS" w:hAnsi="Comic Sans MS" w:cs="Calibri"/>
          <w:sz w:val="20"/>
          <w:szCs w:val="20"/>
        </w:rPr>
        <w:t>Şekiller panosuna yeni şekil eklenir.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DA60A2">
        <w:rPr>
          <w:rFonts w:ascii="Comic Sans MS" w:hAnsi="Comic Sans MS" w:cs="Calibri"/>
          <w:sz w:val="20"/>
          <w:szCs w:val="20"/>
        </w:rPr>
        <w:t>Çocuklara</w:t>
      </w:r>
      <w:r>
        <w:rPr>
          <w:rFonts w:ascii="Comic Sans MS" w:hAnsi="Comic Sans MS" w:cs="Calibri"/>
          <w:sz w:val="20"/>
          <w:szCs w:val="20"/>
        </w:rPr>
        <w:t xml:space="preserve">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C51F6A" w:rsidRPr="008978B2" w:rsidRDefault="00C51F6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51F6A" w:rsidRPr="008978B2" w:rsidRDefault="00C51F6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C51F6A" w:rsidRPr="008978B2" w:rsidRDefault="00C51F6A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C51F6A" w:rsidRPr="008978B2" w:rsidRDefault="00C51F6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C51F6A" w:rsidRPr="008978B2" w:rsidRDefault="00C51F6A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C51F6A" w:rsidRPr="008978B2" w:rsidRDefault="00C51F6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51F6A" w:rsidRPr="008978B2" w:rsidRDefault="00C51F6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DİKDÖRTGEN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fen – matematik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C51F6A" w:rsidRPr="008978B2" w:rsidRDefault="00C51F6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51F6A" w:rsidRPr="008978B2" w:rsidRDefault="00C51F6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C51F6A" w:rsidRPr="008978B2" w:rsidRDefault="00C51F6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C51F6A" w:rsidRPr="008978B2" w:rsidRDefault="00C51F6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C51F6A" w:rsidRPr="008978B2" w:rsidRDefault="00C51F6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C51F6A" w:rsidRPr="008978B2" w:rsidRDefault="00C51F6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C51F6A" w:rsidRPr="008978B2" w:rsidRDefault="00C51F6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C51F6A" w:rsidRDefault="00C51F6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51F6A" w:rsidRDefault="00C51F6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51F6A" w:rsidRPr="008978B2" w:rsidRDefault="00C51F6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51F6A" w:rsidRDefault="00C51F6A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C51F6A" w:rsidRDefault="00C51F6A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C51F6A" w:rsidRPr="009322A4" w:rsidRDefault="00C51F6A" w:rsidP="009322A4"/>
    <w:p w:rsidR="00C51F6A" w:rsidRDefault="00C51F6A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C51F6A" w:rsidRDefault="00C51F6A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C51F6A" w:rsidRDefault="00C51F6A" w:rsidP="00A513E1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DİKDÖRTGEN (şekiller oyunu)</w:t>
      </w:r>
    </w:p>
    <w:p w:rsidR="00C51F6A" w:rsidRPr="00436F22" w:rsidRDefault="00C51F6A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Fen-matematik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 büyük grup - 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C51F6A" w:rsidRDefault="00C51F6A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bookmarkStart w:id="0" w:name="_GoBack"/>
      <w:bookmarkEnd w:id="0"/>
    </w:p>
    <w:p w:rsidR="00C51F6A" w:rsidRPr="00BB3A48" w:rsidRDefault="00C51F6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6.9pt;margin-top:3.8pt;width:390.25pt;height:273.8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">
            <v:textbox>
              <w:txbxContent>
                <w:p w:rsidR="00C51F6A" w:rsidRDefault="00C51F6A" w:rsidP="001338C3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C51F6A" w:rsidRPr="008E2458" w:rsidRDefault="00C51F6A" w:rsidP="001338C3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E2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ŞEKİLLER OYUNU</w:t>
                  </w:r>
                </w:p>
                <w:p w:rsidR="00C51F6A" w:rsidRPr="001338C3" w:rsidRDefault="00C51F6A" w:rsidP="001338C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Tahtaya büyükçe DİKDÖRTGEN şekli çizilir. Çocukların yeni şekil hakkındaki düşünceleri alınır. Hangi şekle benzediği? Kaç köşe ve kenarının olduğu sorulur. Yeni şekle benzeyen nesneler gösterilir. (kapı,pencere,tahta,masa vs.)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Yeni şeklin ismi açıklanı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r.</w:t>
                  </w:r>
                </w:p>
                <w:p w:rsidR="00C51F6A" w:rsidRPr="001338C3" w:rsidRDefault="00C51F6A" w:rsidP="001338C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Yeni öğrenilen dikdörtgen şeklinin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de içinde bulunduğu şekiller oyununun oynanacağı söylenir. Oyunun kuralları açıklanır gerekli önlemler alınır.</w:t>
                  </w:r>
                </w:p>
                <w:p w:rsidR="00C51F6A" w:rsidRDefault="00C51F6A" w:rsidP="001338C3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C51F6A" w:rsidRDefault="00C51F6A" w:rsidP="001338C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Yere 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 xml:space="preserve">Kare, dikdörtgen,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üçgen ve daire (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geometrik şekiller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) çizilir. 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Hangi geometrik şeklin kenar ve köşesi olduğu sorulur.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Geometrik şekillerin kenar ve köşeleri sayılarak kenarı ve köşesi olmayan geometrik şekil bulunur.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C51F6A" w:rsidRDefault="00C51F6A" w:rsidP="001338C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Sonra hareketli müzik açılır çocuklar gönüllerince dans ederler. Müzik durdurulur ve öğretmen hangi şekli söylerse çocuklar O şeklin üzerinde dururlar. Yanılan çocuklar oyundan çıkar sona kalan oyuncular alkışlanır. Oyun süresi çocukların ilgisine göre ayarlanır.</w:t>
                  </w:r>
                </w:p>
                <w:p w:rsidR="00C51F6A" w:rsidRDefault="00C51F6A" w:rsidP="001338C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51F6A" w:rsidRDefault="00C51F6A" w:rsidP="001338C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 dikdörtgen şekli ile ilgili çalışma sayfaları dağıtılır ve yönerge doğrultusunda yapılır. İhtiyacı olan çocuklara rehberlik edilir</w:t>
                  </w:r>
                </w:p>
                <w:p w:rsidR="00C51F6A" w:rsidRPr="001338C3" w:rsidRDefault="00C51F6A" w:rsidP="001338C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8pt;width:331.5pt;height:240.8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">
            <v:textbox>
              <w:txbxContent>
                <w:p w:rsidR="00C51F6A" w:rsidRDefault="00C51F6A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C51F6A" w:rsidRPr="009D54FD" w:rsidRDefault="00C51F6A" w:rsidP="009D54FD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C51F6A" w:rsidRPr="009D54FD" w:rsidRDefault="00C51F6A" w:rsidP="009D54F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36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3</w:t>
                  </w:r>
                  <w:r w:rsidRPr="009D54FD">
                    <w:rPr>
                      <w:rFonts w:ascii="Comic Sans MS" w:hAnsi="Comic Sans MS"/>
                      <w:sz w:val="20"/>
                      <w:szCs w:val="20"/>
                    </w:rPr>
                    <w:t xml:space="preserve">. Algıladıklarını hatırlar. </w:t>
                  </w:r>
                </w:p>
                <w:p w:rsidR="00C51F6A" w:rsidRPr="009D54FD" w:rsidRDefault="00C51F6A" w:rsidP="009D54F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4FD">
                    <w:rPr>
                      <w:rFonts w:ascii="Comic Sans MS" w:hAnsi="Comic Sans MS"/>
                      <w:sz w:val="20"/>
                      <w:szCs w:val="20"/>
                    </w:rPr>
                    <w:t>Göstergeleri: Eksile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n ya da eklenen nesneyi söyler.</w:t>
                  </w:r>
                </w:p>
                <w:p w:rsidR="00C51F6A" w:rsidRPr="009D54FD" w:rsidRDefault="00C51F6A" w:rsidP="009D54F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36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12</w:t>
                  </w:r>
                  <w:r w:rsidRPr="009D54FD">
                    <w:rPr>
                      <w:rFonts w:ascii="Comic Sans MS" w:hAnsi="Comic Sans MS"/>
                      <w:sz w:val="20"/>
                      <w:szCs w:val="20"/>
                    </w:rPr>
                    <w:t xml:space="preserve">. Geometrik şekilleri tanır. </w:t>
                  </w:r>
                </w:p>
                <w:p w:rsidR="00C51F6A" w:rsidRPr="009D54FD" w:rsidRDefault="00C51F6A" w:rsidP="009D54F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4FD">
                    <w:rPr>
                      <w:rFonts w:ascii="Comic Sans MS" w:hAnsi="Comic Sans MS"/>
                      <w:sz w:val="20"/>
                      <w:szCs w:val="20"/>
                    </w:rPr>
                    <w:t>Göstergeleri: Gösterilen geometrik şeklin ismini söyler. Geometrik şekillerin özelliklerini söyler. Geometrik şekille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re benzeyen nesneleri gösterir.</w:t>
                  </w:r>
                </w:p>
                <w:p w:rsidR="00C51F6A" w:rsidRPr="009D54FD" w:rsidRDefault="00C51F6A" w:rsidP="009D54FD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C51F6A" w:rsidRPr="009D54FD" w:rsidRDefault="00C51F6A" w:rsidP="009D54F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36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2</w:t>
                  </w:r>
                  <w:r w:rsidRPr="009D54FD">
                    <w:rPr>
                      <w:rFonts w:ascii="Comic Sans MS" w:hAnsi="Comic Sans MS"/>
                      <w:sz w:val="20"/>
                      <w:szCs w:val="20"/>
                    </w:rPr>
                    <w:t xml:space="preserve">. Denge hareketleri yapar. </w:t>
                  </w:r>
                </w:p>
                <w:p w:rsidR="00C51F6A" w:rsidRDefault="00C51F6A" w:rsidP="009D54F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4FD">
                    <w:rPr>
                      <w:rFonts w:ascii="Comic Sans MS" w:hAnsi="Comic Sans MS"/>
                      <w:sz w:val="20"/>
                      <w:szCs w:val="20"/>
                    </w:rPr>
                    <w:t>Göstergeleri: Atlama, konma, başlama, durma ile ilg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ili denge hareketlerini yapar.</w:t>
                  </w:r>
                </w:p>
                <w:p w:rsidR="00C51F6A" w:rsidRPr="006036BE" w:rsidRDefault="00C51F6A" w:rsidP="006036BE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36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5</w:t>
                  </w:r>
                  <w:r w:rsidRPr="006036BE">
                    <w:rPr>
                      <w:rFonts w:ascii="Comic Sans MS" w:hAnsi="Comic Sans MS"/>
                      <w:sz w:val="20"/>
                      <w:szCs w:val="20"/>
                    </w:rPr>
                    <w:t>: Müzik ve ritim eşliğinde hareket eder.</w:t>
                  </w:r>
                </w:p>
                <w:p w:rsidR="00C51F6A" w:rsidRPr="006036BE" w:rsidRDefault="00C51F6A" w:rsidP="006036BE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36BE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</w:p>
                <w:p w:rsidR="00C51F6A" w:rsidRPr="006036BE" w:rsidRDefault="00C51F6A" w:rsidP="006036BE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36BE">
                    <w:rPr>
                      <w:rFonts w:ascii="Comic Sans MS" w:hAnsi="Comic Sans MS"/>
                      <w:sz w:val="20"/>
                      <w:szCs w:val="20"/>
                    </w:rPr>
                    <w:t xml:space="preserve">Müzik ve ritim eşliğinde dans eder. </w:t>
                  </w:r>
                </w:p>
                <w:p w:rsidR="00C51F6A" w:rsidRPr="006036BE" w:rsidRDefault="00C51F6A" w:rsidP="006036BE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36BE">
                    <w:t>Müzik ve ritim eşliğinde çeşitli hareketleri ardı ardına yapar.</w:t>
                  </w:r>
                </w:p>
                <w:p w:rsidR="00C51F6A" w:rsidRPr="008E2458" w:rsidRDefault="00C51F6A" w:rsidP="009D54FD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C51F6A" w:rsidRDefault="00C51F6A" w:rsidP="009D54FD">
                  <w:pPr>
                    <w:pStyle w:val="NoSpacing"/>
                    <w:jc w:val="both"/>
                  </w:pPr>
                </w:p>
              </w:txbxContent>
            </v:textbox>
          </v:shape>
        </w:pict>
      </w:r>
    </w:p>
    <w:p w:rsidR="00C51F6A" w:rsidRPr="00BB3A48" w:rsidRDefault="00C51F6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51F6A" w:rsidRDefault="00C51F6A" w:rsidP="00890E89">
      <w:r>
        <w:rPr>
          <w:noProof/>
        </w:rPr>
        <w:pict>
          <v:shape id="Text Box 9" o:spid="_x0000_s1028" type="#_x0000_t202" style="position:absolute;margin-left:346.9pt;margin-top:266.95pt;width:390.25pt;height:68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">
            <v:textbox>
              <w:txbxContent>
                <w:p w:rsidR="00C51F6A" w:rsidRPr="007706DB" w:rsidRDefault="00C51F6A" w:rsidP="007706D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C51F6A" w:rsidRPr="007706DB" w:rsidRDefault="00C51F6A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1.15pt;margin-top:335.2pt;width:324pt;height:32.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">
            <v:textbox>
              <w:txbxContent>
                <w:p w:rsidR="00C51F6A" w:rsidRDefault="00C51F6A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1.9pt;margin-top:229.45pt;width:323.25pt;height:9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">
            <v:textbox>
              <w:txbxContent>
                <w:p w:rsidR="00C51F6A" w:rsidRDefault="00C51F6A" w:rsidP="009D54FD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C51F6A" w:rsidRPr="009D54FD" w:rsidRDefault="00C51F6A" w:rsidP="009D54F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9D54F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Müzik çalar,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9D54F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çalışma sayfaları kalemler</w:t>
                  </w:r>
                </w:p>
                <w:p w:rsidR="00C51F6A" w:rsidRDefault="00C51F6A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C51F6A" w:rsidRPr="00890E89" w:rsidRDefault="00C51F6A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C51F6A" w:rsidRDefault="00C51F6A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C51F6A" w:rsidRPr="009B2D3F" w:rsidRDefault="00C51F6A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Dikdörtgen (şekiller)</w:t>
                  </w:r>
                </w:p>
                <w:p w:rsidR="00C51F6A" w:rsidRPr="00436F22" w:rsidRDefault="00C51F6A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C51F6A" w:rsidRDefault="00C51F6A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C51F6A" w:rsidRDefault="00C51F6A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Bugün hangi geometrik şekli öğrendik?</w:t>
      </w:r>
    </w:p>
    <w:p w:rsidR="00C51F6A" w:rsidRDefault="00C51F6A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Dikdörtgen hangi şekle benziyor?</w:t>
      </w:r>
    </w:p>
    <w:p w:rsidR="00C51F6A" w:rsidRDefault="00C51F6A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Dikdörtgenin farkı nedir?</w:t>
      </w:r>
    </w:p>
    <w:p w:rsidR="00C51F6A" w:rsidRDefault="00C51F6A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Oyunumuzu sevdiniz mi?</w:t>
      </w:r>
    </w:p>
    <w:p w:rsidR="00C51F6A" w:rsidRPr="00A513E1" w:rsidRDefault="00C51F6A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>
        <w:rPr>
          <w:rFonts w:ascii="Comic Sans MS" w:hAnsi="Comic Sans MS"/>
          <w:sz w:val="20"/>
          <w:szCs w:val="20"/>
        </w:rPr>
        <w:t xml:space="preserve">3.sayı/21.22.23.  </w:t>
      </w:r>
      <w:r w:rsidRPr="00A513E1">
        <w:rPr>
          <w:rFonts w:ascii="Comic Sans MS" w:hAnsi="Comic Sans MS"/>
          <w:sz w:val="20"/>
          <w:szCs w:val="20"/>
        </w:rPr>
        <w:t>sayfa</w:t>
      </w:r>
      <w:r>
        <w:rPr>
          <w:rFonts w:ascii="Comic Sans MS" w:hAnsi="Comic Sans MS"/>
          <w:sz w:val="20"/>
          <w:szCs w:val="20"/>
        </w:rPr>
        <w:t>lar</w:t>
      </w:r>
      <w:r w:rsidRPr="00A513E1">
        <w:rPr>
          <w:rFonts w:ascii="Comic Sans MS" w:hAnsi="Comic Sans MS"/>
          <w:sz w:val="20"/>
          <w:szCs w:val="20"/>
        </w:rPr>
        <w:t xml:space="preserve"> yönerge doğrultusunda yapılır</w:t>
      </w:r>
    </w:p>
    <w:p w:rsidR="00C51F6A" w:rsidRPr="00A513E1" w:rsidRDefault="00C51F6A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C51F6A" w:rsidRPr="00A513E1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F6A" w:rsidRDefault="00C51F6A" w:rsidP="00806A98">
      <w:pPr>
        <w:spacing w:after="0" w:line="240" w:lineRule="auto"/>
      </w:pPr>
      <w:r>
        <w:separator/>
      </w:r>
    </w:p>
  </w:endnote>
  <w:endnote w:type="continuationSeparator" w:id="0">
    <w:p w:rsidR="00C51F6A" w:rsidRDefault="00C51F6A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F6A" w:rsidRDefault="00C51F6A">
    <w:pPr>
      <w:pStyle w:val="Footer"/>
    </w:pPr>
  </w:p>
  <w:p w:rsidR="00C51F6A" w:rsidRDefault="00C51F6A">
    <w:pPr>
      <w:pStyle w:val="Footer"/>
    </w:pPr>
  </w:p>
  <w:p w:rsidR="00C51F6A" w:rsidRDefault="00C51F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F6A" w:rsidRDefault="00C51F6A" w:rsidP="00806A98">
      <w:pPr>
        <w:spacing w:after="0" w:line="240" w:lineRule="auto"/>
      </w:pPr>
      <w:r>
        <w:separator/>
      </w:r>
    </w:p>
  </w:footnote>
  <w:footnote w:type="continuationSeparator" w:id="0">
    <w:p w:rsidR="00C51F6A" w:rsidRDefault="00C51F6A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A090F"/>
    <w:rsid w:val="000D10F6"/>
    <w:rsid w:val="000D74E2"/>
    <w:rsid w:val="000F3B1A"/>
    <w:rsid w:val="000F4F96"/>
    <w:rsid w:val="00111DDF"/>
    <w:rsid w:val="00113F35"/>
    <w:rsid w:val="001338C3"/>
    <w:rsid w:val="00137952"/>
    <w:rsid w:val="00150544"/>
    <w:rsid w:val="0015787C"/>
    <w:rsid w:val="00165788"/>
    <w:rsid w:val="001768DA"/>
    <w:rsid w:val="0018560E"/>
    <w:rsid w:val="001A45E0"/>
    <w:rsid w:val="001B4E66"/>
    <w:rsid w:val="001D0122"/>
    <w:rsid w:val="001D5B2B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F7B42"/>
    <w:rsid w:val="0030759F"/>
    <w:rsid w:val="00315189"/>
    <w:rsid w:val="00330AED"/>
    <w:rsid w:val="003367BF"/>
    <w:rsid w:val="003517FB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4107C7"/>
    <w:rsid w:val="00411C7A"/>
    <w:rsid w:val="00430623"/>
    <w:rsid w:val="00436F22"/>
    <w:rsid w:val="00445C4B"/>
    <w:rsid w:val="00445D76"/>
    <w:rsid w:val="00446ED2"/>
    <w:rsid w:val="00450377"/>
    <w:rsid w:val="00455396"/>
    <w:rsid w:val="00497BC7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36BE"/>
    <w:rsid w:val="00606432"/>
    <w:rsid w:val="00606435"/>
    <w:rsid w:val="0064489B"/>
    <w:rsid w:val="006836CC"/>
    <w:rsid w:val="006904F0"/>
    <w:rsid w:val="006D28C4"/>
    <w:rsid w:val="006D6401"/>
    <w:rsid w:val="006D6FD2"/>
    <w:rsid w:val="0070201C"/>
    <w:rsid w:val="00705541"/>
    <w:rsid w:val="0072462E"/>
    <w:rsid w:val="00764F63"/>
    <w:rsid w:val="007706DB"/>
    <w:rsid w:val="00774F9B"/>
    <w:rsid w:val="00801790"/>
    <w:rsid w:val="00801C8B"/>
    <w:rsid w:val="008065CB"/>
    <w:rsid w:val="00806A98"/>
    <w:rsid w:val="00815D71"/>
    <w:rsid w:val="008432E8"/>
    <w:rsid w:val="0085733F"/>
    <w:rsid w:val="008637FB"/>
    <w:rsid w:val="00883109"/>
    <w:rsid w:val="008854B3"/>
    <w:rsid w:val="008902E4"/>
    <w:rsid w:val="00890E89"/>
    <w:rsid w:val="008978B2"/>
    <w:rsid w:val="008B7296"/>
    <w:rsid w:val="008E20FE"/>
    <w:rsid w:val="008E2458"/>
    <w:rsid w:val="008F53AB"/>
    <w:rsid w:val="009108CE"/>
    <w:rsid w:val="0091422C"/>
    <w:rsid w:val="00917752"/>
    <w:rsid w:val="0092742D"/>
    <w:rsid w:val="00930940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B3203"/>
    <w:rsid w:val="009C2A7A"/>
    <w:rsid w:val="009D54FD"/>
    <w:rsid w:val="009E4958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95D89"/>
    <w:rsid w:val="00AC668E"/>
    <w:rsid w:val="00AD00DF"/>
    <w:rsid w:val="00AD188D"/>
    <w:rsid w:val="00AE40F7"/>
    <w:rsid w:val="00AE4369"/>
    <w:rsid w:val="00AE4AC3"/>
    <w:rsid w:val="00AE611F"/>
    <w:rsid w:val="00B131D1"/>
    <w:rsid w:val="00B13784"/>
    <w:rsid w:val="00B242B0"/>
    <w:rsid w:val="00B34595"/>
    <w:rsid w:val="00B64698"/>
    <w:rsid w:val="00B67CE3"/>
    <w:rsid w:val="00B93A52"/>
    <w:rsid w:val="00BA482B"/>
    <w:rsid w:val="00BB3A48"/>
    <w:rsid w:val="00BC6104"/>
    <w:rsid w:val="00BE067A"/>
    <w:rsid w:val="00C110B3"/>
    <w:rsid w:val="00C120B6"/>
    <w:rsid w:val="00C246D6"/>
    <w:rsid w:val="00C3789F"/>
    <w:rsid w:val="00C51F6A"/>
    <w:rsid w:val="00C644FA"/>
    <w:rsid w:val="00C66B23"/>
    <w:rsid w:val="00C779FA"/>
    <w:rsid w:val="00C903B4"/>
    <w:rsid w:val="00CA20A7"/>
    <w:rsid w:val="00CC216B"/>
    <w:rsid w:val="00CC2D45"/>
    <w:rsid w:val="00CE11E7"/>
    <w:rsid w:val="00CE6E6F"/>
    <w:rsid w:val="00D94A26"/>
    <w:rsid w:val="00DA60A2"/>
    <w:rsid w:val="00DD2E5D"/>
    <w:rsid w:val="00DE524A"/>
    <w:rsid w:val="00E1402F"/>
    <w:rsid w:val="00E313C4"/>
    <w:rsid w:val="00E3439D"/>
    <w:rsid w:val="00E4402B"/>
    <w:rsid w:val="00E47557"/>
    <w:rsid w:val="00E54A56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109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71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3</Pages>
  <Words>165</Words>
  <Characters>944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10</cp:revision>
  <dcterms:created xsi:type="dcterms:W3CDTF">2016-06-14T19:34:00Z</dcterms:created>
  <dcterms:modified xsi:type="dcterms:W3CDTF">2016-08-30T12:22:00Z</dcterms:modified>
</cp:coreProperties>
</file>